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8B22" w14:textId="77777777" w:rsidR="006C4FB1" w:rsidRDefault="006C4FB1" w:rsidP="006C4F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KYKELL</w:t>
      </w:r>
      <w:r>
        <w:rPr>
          <w:rFonts w:ascii="Times New Roman" w:hAnsi="Times New Roman" w:cs="Times New Roman"/>
        </w:rPr>
        <w:t xml:space="preserve">     (fl.1484)</w:t>
      </w:r>
    </w:p>
    <w:p w14:paraId="57C15B63" w14:textId="77777777" w:rsidR="006C4FB1" w:rsidRDefault="006C4FB1" w:rsidP="006C4F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Watlington, Norfolk. Gentleman.</w:t>
      </w:r>
    </w:p>
    <w:p w14:paraId="2FDBBC1C" w14:textId="77777777" w:rsidR="006C4FB1" w:rsidRDefault="006C4FB1" w:rsidP="006C4FB1">
      <w:pPr>
        <w:rPr>
          <w:rFonts w:ascii="Times New Roman" w:hAnsi="Times New Roman" w:cs="Times New Roman"/>
        </w:rPr>
      </w:pPr>
    </w:p>
    <w:p w14:paraId="1BCC3B2B" w14:textId="77777777" w:rsidR="006C4FB1" w:rsidRDefault="006C4FB1" w:rsidP="006C4FB1">
      <w:pPr>
        <w:rPr>
          <w:rFonts w:ascii="Times New Roman" w:hAnsi="Times New Roman" w:cs="Times New Roman"/>
        </w:rPr>
      </w:pPr>
    </w:p>
    <w:p w14:paraId="6F91F764" w14:textId="77777777" w:rsidR="005F5BE2" w:rsidRDefault="005F5BE2" w:rsidP="005F5BE2">
      <w:pPr>
        <w:pStyle w:val="NoSpacing"/>
      </w:pPr>
      <w:r>
        <w:tab/>
        <w:t>1460</w:t>
      </w:r>
      <w:r>
        <w:tab/>
        <w:t>The King brought a plaint of trespass and contempt against him and 5 others.</w:t>
      </w:r>
    </w:p>
    <w:p w14:paraId="194E6554" w14:textId="47C57578" w:rsidR="005F5BE2" w:rsidRDefault="005F5BE2" w:rsidP="005F5BE2">
      <w:pPr>
        <w:pStyle w:val="NoSpacing"/>
      </w:pPr>
      <w:r>
        <w:tab/>
      </w:r>
      <w:r>
        <w:tab/>
        <w:t xml:space="preserve">( </w:t>
      </w:r>
      <w:hyperlink r:id="rId6" w:history="1">
        <w:r w:rsidRPr="000C53AA">
          <w:rPr>
            <w:rStyle w:val="Hyperlink"/>
          </w:rPr>
          <w:t>https://waalt.uh.edu/index.php/KB27/795</w:t>
        </w:r>
      </w:hyperlink>
      <w:r>
        <w:t xml:space="preserve"> )</w:t>
      </w:r>
    </w:p>
    <w:p w14:paraId="05068E8E" w14:textId="77777777" w:rsidR="006C4FB1" w:rsidRDefault="006C4FB1" w:rsidP="006C4F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Blak(q.v.) brought a plaint of debt against him and John Nycoll of</w:t>
      </w:r>
    </w:p>
    <w:p w14:paraId="67979E52" w14:textId="77777777" w:rsidR="006C4FB1" w:rsidRDefault="006C4FB1" w:rsidP="006C4F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Tattingstone, Suffolk(q.v.).</w:t>
      </w:r>
    </w:p>
    <w:p w14:paraId="3EA1AD98" w14:textId="77777777" w:rsidR="006C4FB1" w:rsidRDefault="006C4FB1" w:rsidP="006C4F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 )</w:t>
      </w:r>
    </w:p>
    <w:p w14:paraId="5B8D7915" w14:textId="77777777" w:rsidR="006C4FB1" w:rsidRDefault="006C4FB1" w:rsidP="006C4FB1">
      <w:pPr>
        <w:rPr>
          <w:rFonts w:ascii="Times New Roman" w:hAnsi="Times New Roman" w:cs="Times New Roman"/>
        </w:rPr>
      </w:pPr>
    </w:p>
    <w:p w14:paraId="5D6B04CD" w14:textId="77777777" w:rsidR="006C4FB1" w:rsidRDefault="006C4FB1" w:rsidP="006C4FB1">
      <w:pPr>
        <w:rPr>
          <w:rFonts w:ascii="Times New Roman" w:hAnsi="Times New Roman" w:cs="Times New Roman"/>
        </w:rPr>
      </w:pPr>
    </w:p>
    <w:p w14:paraId="6DA41512" w14:textId="77777777" w:rsidR="006C4FB1" w:rsidRDefault="006C4FB1" w:rsidP="006C4F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February 1484</w:t>
      </w:r>
    </w:p>
    <w:p w14:paraId="72E60E30" w14:textId="47E72BAA" w:rsidR="005F5BE2" w:rsidRDefault="005F5BE2" w:rsidP="006C4F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May 2026</w:t>
      </w:r>
    </w:p>
    <w:p w14:paraId="4AC94342" w14:textId="77777777" w:rsidR="00EA7B7C" w:rsidRPr="00E71FC3" w:rsidRDefault="00EA7B7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8DF8D" w14:textId="77777777" w:rsidR="00EA7B7C" w:rsidRDefault="00EA7B7C" w:rsidP="00E71FC3">
      <w:r>
        <w:separator/>
      </w:r>
    </w:p>
  </w:endnote>
  <w:endnote w:type="continuationSeparator" w:id="0">
    <w:p w14:paraId="18DCAA08" w14:textId="77777777" w:rsidR="00EA7B7C" w:rsidRDefault="00EA7B7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E573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A09E0" w14:textId="77777777" w:rsidR="00EA7B7C" w:rsidRDefault="00EA7B7C" w:rsidP="00E71FC3">
      <w:r>
        <w:separator/>
      </w:r>
    </w:p>
  </w:footnote>
  <w:footnote w:type="continuationSeparator" w:id="0">
    <w:p w14:paraId="7798AB9F" w14:textId="77777777" w:rsidR="00EA7B7C" w:rsidRDefault="00EA7B7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FB1"/>
    <w:rsid w:val="001A7C09"/>
    <w:rsid w:val="003B530E"/>
    <w:rsid w:val="00577BD5"/>
    <w:rsid w:val="005F5BE2"/>
    <w:rsid w:val="00656CBA"/>
    <w:rsid w:val="006A1F77"/>
    <w:rsid w:val="006C4FB1"/>
    <w:rsid w:val="00733BE7"/>
    <w:rsid w:val="00AB52E8"/>
    <w:rsid w:val="00B16D3F"/>
    <w:rsid w:val="00BB41AC"/>
    <w:rsid w:val="00E71FC3"/>
    <w:rsid w:val="00EA7B7C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95437C"/>
  <w15:chartTrackingRefBased/>
  <w15:docId w15:val="{583EEB3D-1A42-4005-A74E-347195231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4FB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F5B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KB27/79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2017-02-20T21:37:00Z</dcterms:created>
  <dcterms:modified xsi:type="dcterms:W3CDTF">2026-05-21T09:54:00Z</dcterms:modified>
</cp:coreProperties>
</file>